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7B40B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7D6B1B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7D6B1B" w:rsidRPr="007D6B1B">
          <w:rPr>
            <w:bCs/>
          </w:rPr>
          <w:t>24</w:t>
        </w:r>
        <w:r w:rsidR="007D6B1B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7B40B7" w:rsidRPr="007B40B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7B40B7" w:rsidRPr="007B40B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7B40B7" w:rsidRPr="007B40B7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7B40B7" w:rsidRPr="007B40B7">
          <w:rPr>
            <w:u w:val="single"/>
          </w:rPr>
          <w:t xml:space="preserve"> 11091/038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7B40B7" w:rsidRPr="007B40B7">
          <w:rPr>
            <w:rStyle w:val="aa"/>
          </w:rPr>
          <w:t xml:space="preserve"> Заведующий хозяйством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7B40B7" w:rsidRPr="007B40B7">
          <w:rPr>
            <w:rStyle w:val="aa"/>
          </w:rPr>
          <w:t xml:space="preserve"> 22181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7B40B7" w:rsidRPr="007B40B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7D6B1B" w:rsidRPr="001D5852" w:rsidTr="00F912F0">
        <w:trPr>
          <w:jc w:val="center"/>
        </w:trPr>
        <w:tc>
          <w:tcPr>
            <w:tcW w:w="4678" w:type="dxa"/>
            <w:vAlign w:val="center"/>
          </w:tcPr>
          <w:p w:rsidR="007D6B1B" w:rsidRPr="001D5852" w:rsidRDefault="007D6B1B" w:rsidP="007D6B1B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D6B1B" w:rsidRPr="007D6B1B" w:rsidRDefault="000D363D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7D6B1B" w:rsidRPr="007D6B1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D6B1B" w:rsidRPr="007D6B1B" w:rsidRDefault="007D6B1B" w:rsidP="00AD14A4">
      <w:r w:rsidRPr="007D6B1B">
        <w:t>- Руководство по эксплуатации прибора комбинированного ТКА-ПКМ (08) пульсметр + люксметр;</w:t>
      </w:r>
    </w:p>
    <w:p w:rsidR="007D6B1B" w:rsidRPr="007D6B1B" w:rsidRDefault="007D6B1B" w:rsidP="00AD14A4">
      <w:r w:rsidRPr="007D6B1B">
        <w:t>- Руководство по эксплуатации прибора комбинированного ТКА-ПКМ (02) люксметр + яркомер;</w:t>
      </w:r>
    </w:p>
    <w:p w:rsidR="007D6B1B" w:rsidRPr="007D6B1B" w:rsidRDefault="007D6B1B" w:rsidP="00AD14A4">
      <w:r w:rsidRPr="007D6B1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7D6B1B" w:rsidP="00AD14A4">
      <w:r w:rsidRPr="007D6B1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0D363D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D6B1B" w:rsidRPr="001D5852" w:rsidTr="00234932">
        <w:trPr>
          <w:jc w:val="center"/>
        </w:trPr>
        <w:tc>
          <w:tcPr>
            <w:tcW w:w="2969" w:type="dxa"/>
            <w:vAlign w:val="center"/>
          </w:tcPr>
          <w:p w:rsidR="007D6B1B" w:rsidRPr="001D5852" w:rsidRDefault="007D6B1B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2.</w:t>
            </w:r>
            <w:r w:rsidR="0071504E">
              <w:t>2</w:t>
            </w:r>
          </w:p>
        </w:tc>
        <w:tc>
          <w:tcPr>
            <w:tcW w:w="1828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0</w:t>
            </w:r>
          </w:p>
        </w:tc>
      </w:tr>
      <w:tr w:rsidR="007D6B1B" w:rsidRPr="001D5852" w:rsidTr="00234932">
        <w:trPr>
          <w:jc w:val="center"/>
        </w:trPr>
        <w:tc>
          <w:tcPr>
            <w:tcW w:w="2969" w:type="dxa"/>
            <w:vAlign w:val="center"/>
          </w:tcPr>
          <w:p w:rsidR="007D6B1B" w:rsidRDefault="007D6B1B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7D6B1B" w:rsidRDefault="007D6B1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D6B1B" w:rsidRDefault="007D6B1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D6B1B" w:rsidRDefault="007D6B1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D6B1B" w:rsidRDefault="007D6B1B" w:rsidP="00883461">
            <w:pPr>
              <w:pStyle w:val="a8"/>
            </w:pPr>
            <w:r>
              <w:t>2.</w:t>
            </w:r>
            <w:r w:rsidR="0071504E">
              <w:t>2</w:t>
            </w:r>
          </w:p>
        </w:tc>
        <w:tc>
          <w:tcPr>
            <w:tcW w:w="1828" w:type="dxa"/>
            <w:vAlign w:val="center"/>
          </w:tcPr>
          <w:p w:rsidR="007D6B1B" w:rsidRDefault="007D6B1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7D6B1B" w:rsidRPr="001D5852" w:rsidRDefault="007D6B1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  <w:r w:rsidRPr="007D6B1B">
              <w:rPr>
                <w:b/>
              </w:rPr>
              <w:t>30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lastRenderedPageBreak/>
              <w:t>3</w:t>
            </w:r>
            <w:r w:rsidR="0071504E">
              <w:t>43</w:t>
            </w: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7D6B1B" w:rsidRDefault="007D6B1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  <w:r w:rsidRPr="007D6B1B">
              <w:rPr>
                <w:b/>
              </w:rPr>
              <w:t>30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D6B1B" w:rsidRDefault="007D6B1B" w:rsidP="00883461">
            <w:pPr>
              <w:pStyle w:val="a8"/>
            </w:pPr>
            <w:r>
              <w:t>3</w:t>
            </w:r>
            <w:r w:rsidR="0071504E">
              <w:t>56</w:t>
            </w: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7D6B1B" w:rsidRPr="007D6B1B">
          <w:rPr>
            <w:bCs/>
          </w:rPr>
          <w:t>-</w:t>
        </w:r>
        <w:r w:rsidR="007D6B1B" w:rsidRPr="007D6B1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7D6B1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D6B1B" w:rsidTr="007D6B1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Митяева Ольга Александровна</w:t>
            </w:r>
          </w:p>
        </w:tc>
      </w:tr>
      <w:tr w:rsidR="00AA46ED" w:rsidRPr="007D6B1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7D6B1B" w:rsidTr="007D6B1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Лукичев Дмитрий Олегович</w:t>
            </w:r>
          </w:p>
        </w:tc>
      </w:tr>
      <w:tr w:rsidR="00250DF5" w:rsidRPr="007D6B1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B1B" w:rsidRDefault="007D6B1B" w:rsidP="0076042D">
      <w:pPr>
        <w:pStyle w:val="a9"/>
      </w:pPr>
      <w:r>
        <w:separator/>
      </w:r>
    </w:p>
  </w:endnote>
  <w:endnote w:type="continuationSeparator" w:id="0">
    <w:p w:rsidR="007D6B1B" w:rsidRDefault="007D6B1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7B40B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0D363D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0D363D" w:rsidRPr="00F912F0">
            <w:rPr>
              <w:rStyle w:val="ad"/>
              <w:sz w:val="20"/>
              <w:szCs w:val="20"/>
            </w:rPr>
            <w:fldChar w:fldCharType="separate"/>
          </w:r>
          <w:r w:rsidR="007B40B7">
            <w:rPr>
              <w:rStyle w:val="ad"/>
              <w:noProof/>
              <w:sz w:val="20"/>
              <w:szCs w:val="20"/>
            </w:rPr>
            <w:t>1</w:t>
          </w:r>
          <w:r w:rsidR="000D363D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B40B7" w:rsidRPr="007B40B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B1B" w:rsidRDefault="007D6B1B" w:rsidP="0076042D">
      <w:pPr>
        <w:pStyle w:val="a9"/>
      </w:pPr>
      <w:r>
        <w:separator/>
      </w:r>
    </w:p>
  </w:footnote>
  <w:footnote w:type="continuationSeparator" w:id="0">
    <w:p w:rsidR="007D6B1B" w:rsidRDefault="007D6B1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38, 11091/038-1А (11091/03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6362E06F7A574FAF8353F17449F32F90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8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19F650CC9654A578BADCBA9F6861F5D"/>
    <w:docVar w:name="rm_id" w:val="181"/>
    <w:docVar w:name="rm_name" w:val=" Заведующий хозяйством "/>
    <w:docVar w:name="rm_number" w:val=" 11091/03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60"/>
  </w:docVars>
  <w:rsids>
    <w:rsidRoot w:val="008C77B1"/>
    <w:rsid w:val="00025683"/>
    <w:rsid w:val="00035F4D"/>
    <w:rsid w:val="0004130D"/>
    <w:rsid w:val="00046815"/>
    <w:rsid w:val="0005566C"/>
    <w:rsid w:val="000624A8"/>
    <w:rsid w:val="000D1F5B"/>
    <w:rsid w:val="000D363D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3243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504E"/>
    <w:rsid w:val="00717C9F"/>
    <w:rsid w:val="00754D38"/>
    <w:rsid w:val="0076042D"/>
    <w:rsid w:val="007B40B7"/>
    <w:rsid w:val="007D1852"/>
    <w:rsid w:val="007D2CEA"/>
    <w:rsid w:val="007D6B1B"/>
    <w:rsid w:val="00883461"/>
    <w:rsid w:val="008C77B1"/>
    <w:rsid w:val="008E68DE"/>
    <w:rsid w:val="008F3FC4"/>
    <w:rsid w:val="0090588D"/>
    <w:rsid w:val="0092778A"/>
    <w:rsid w:val="00967790"/>
    <w:rsid w:val="009A147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93B43"/>
    <w:rsid w:val="00CE3307"/>
    <w:rsid w:val="00D76DF8"/>
    <w:rsid w:val="00DA290F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2016-11-24T12:24:00Z</dcterms:created>
  <dcterms:modified xsi:type="dcterms:W3CDTF">2016-11-25T06:29:00Z</dcterms:modified>
</cp:coreProperties>
</file>